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35D0" w:rsidR="00A15876" w:rsidP="00BC35D0" w:rsidRDefault="00A15876" w14:paraId="6e4983c" w14:textId="6e4983c">
      <w:pPr>
        <w:tabs>
          <w:tab w:val="left" w:pos="3240"/>
          <w:tab w:val="left" w:pos="9915"/>
          <w:tab w:val="left" w:pos="10725"/>
        </w:tabs>
        <w:spacing w:after="0" w:line="240" w:lineRule="auto"/>
        <w15:collapsed w:val="false"/>
        <w:rPr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                                                      </w:t>
      </w:r>
      <w:r w:rsidR="00BC35D0">
        <w:rPr>
          <w:b/>
          <w:sz w:val="24"/>
          <w:szCs w:val="24"/>
        </w:rPr>
        <w:tab/>
      </w:r>
      <w:r w:rsidRPr="00BC35D0" w:rsidR="00BC35D0">
        <w:rPr>
          <w:sz w:val="24"/>
          <w:szCs w:val="24"/>
        </w:rPr>
        <w:t>Obrazac 19</w:t>
      </w:r>
      <w:r w:rsidRPr="00BC35D0" w:rsidR="00BC35D0">
        <w:rPr>
          <w:sz w:val="24"/>
          <w:szCs w:val="24"/>
        </w:rPr>
        <w:tab/>
      </w:r>
    </w:p>
    <w:p w:rsidR="00A15876" w:rsidP="00A15876" w:rsidRDefault="00A15876">
      <w:pPr>
        <w:tabs>
          <w:tab w:val="left" w:pos="3240"/>
          <w:tab w:val="left" w:pos="10560"/>
        </w:tabs>
        <w:spacing w:after="0" w:line="240" w:lineRule="auto"/>
        <w:rPr>
          <w:sz w:val="24"/>
          <w:szCs w:val="24"/>
        </w:rPr>
      </w:pPr>
      <w:r w:rsidRPr="00A15876">
        <w:rPr>
          <w:sz w:val="24"/>
          <w:szCs w:val="24"/>
        </w:rPr>
        <w:t>Nadležni trgovački sud</w:t>
      </w:r>
      <w:r w:rsidR="00BC35D0">
        <w:rPr>
          <w:sz w:val="24"/>
          <w:szCs w:val="24"/>
        </w:rPr>
        <w:t xml:space="preserve">: TRGOVAČKI SUD </w:t>
      </w:r>
      <w:r>
        <w:rPr>
          <w:sz w:val="24"/>
          <w:szCs w:val="24"/>
        </w:rPr>
        <w:t>U ZAGREBU</w:t>
      </w:r>
    </w:p>
    <w:p w:rsidR="00A15876" w:rsidP="00A15876" w:rsidRDefault="00A15876">
      <w:pPr>
        <w:tabs>
          <w:tab w:val="left" w:pos="3240"/>
          <w:tab w:val="left" w:pos="1056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Poslovni broj spisa: St-</w:t>
      </w:r>
      <w:r w:rsidR="001954C0">
        <w:rPr>
          <w:sz w:val="24"/>
          <w:szCs w:val="24"/>
        </w:rPr>
        <w:t>3147/18</w:t>
      </w:r>
    </w:p>
    <w:p w:rsidRPr="00A15876" w:rsidR="00BC35D0" w:rsidP="00A15876" w:rsidRDefault="001954C0">
      <w:pPr>
        <w:tabs>
          <w:tab w:val="left" w:pos="3240"/>
          <w:tab w:val="left" w:pos="1056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Dužnik: EURO-SAN d.o.o. u stečaju</w:t>
      </w:r>
      <w:r w:rsidR="00BC35D0">
        <w:rPr>
          <w:sz w:val="24"/>
          <w:szCs w:val="24"/>
        </w:rPr>
        <w:t>,</w:t>
      </w:r>
      <w:r>
        <w:rPr>
          <w:sz w:val="24"/>
          <w:szCs w:val="24"/>
        </w:rPr>
        <w:t xml:space="preserve"> Zagreb, Brać Domany 1, OIB  17841423142</w:t>
      </w:r>
    </w:p>
    <w:p w:rsidRPr="00BC35D0" w:rsidR="00A15876" w:rsidP="00BC35D0" w:rsidRDefault="00A15876">
      <w:pPr>
        <w:tabs>
          <w:tab w:val="left" w:pos="3240"/>
          <w:tab w:val="left" w:pos="10560"/>
        </w:tabs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</w:t>
      </w:r>
      <w:r w:rsidR="00BC35D0">
        <w:rPr>
          <w:b/>
          <w:sz w:val="24"/>
          <w:szCs w:val="24"/>
        </w:rPr>
        <w:t xml:space="preserve">                        </w:t>
      </w:r>
    </w:p>
    <w:p w:rsidRPr="00BC35D0" w:rsidR="00825432" w:rsidP="00A15876" w:rsidRDefault="00A15876">
      <w:pPr>
        <w:tabs>
          <w:tab w:val="left" w:pos="3240"/>
        </w:tabs>
        <w:spacing w:after="0" w:line="240" w:lineRule="auto"/>
        <w:rPr>
          <w:b/>
          <w:sz w:val="24"/>
          <w:szCs w:val="24"/>
        </w:rPr>
      </w:pPr>
      <w:r w:rsidRPr="00BC35D0">
        <w:rPr>
          <w:b/>
          <w:sz w:val="24"/>
          <w:szCs w:val="24"/>
        </w:rPr>
        <w:t xml:space="preserve">                                                                </w:t>
      </w:r>
      <w:r w:rsidRPr="00BC35D0" w:rsidR="00825432">
        <w:rPr>
          <w:b/>
          <w:sz w:val="24"/>
          <w:szCs w:val="24"/>
        </w:rPr>
        <w:t>TABLICA PRIJAVLJENIH TRAŽBINA</w:t>
      </w:r>
      <w:r w:rsidRPr="00BC35D0">
        <w:rPr>
          <w:b/>
          <w:sz w:val="24"/>
          <w:szCs w:val="24"/>
        </w:rPr>
        <w:t xml:space="preserve"> (čl. 259 SZ)</w:t>
      </w:r>
    </w:p>
    <w:p w:rsidRPr="00A15876" w:rsidR="00A15876" w:rsidP="00A15876" w:rsidRDefault="00A15876">
      <w:pPr>
        <w:tabs>
          <w:tab w:val="left" w:pos="3240"/>
        </w:tabs>
        <w:spacing w:after="0" w:line="240" w:lineRule="auto"/>
        <w:rPr>
          <w:b/>
          <w:sz w:val="24"/>
          <w:szCs w:val="24"/>
        </w:rPr>
      </w:pPr>
      <w:r w:rsidRPr="00A15876">
        <w:rPr>
          <w:b/>
          <w:sz w:val="24"/>
          <w:szCs w:val="24"/>
        </w:rPr>
        <w:t xml:space="preserve">                                                                      1.  TABLICA PRIJAVLJENIH TRAŽBINA</w:t>
      </w:r>
    </w:p>
    <w:p w:rsidRPr="00A15876" w:rsidR="00A15876" w:rsidP="00A15876" w:rsidRDefault="00A15876">
      <w:pPr>
        <w:spacing w:after="0" w:line="240" w:lineRule="auto"/>
        <w:rPr>
          <w:b/>
          <w:sz w:val="24"/>
          <w:szCs w:val="24"/>
        </w:rPr>
      </w:pPr>
      <w:r w:rsidRPr="00A15876">
        <w:rPr>
          <w:b/>
          <w:sz w:val="24"/>
          <w:szCs w:val="24"/>
        </w:rPr>
        <w:t xml:space="preserve">                                                                                   DRUGI VIŠI ISPLATNI RED</w:t>
      </w:r>
    </w:p>
    <w:p w:rsidRPr="00BC35D0" w:rsidR="00825432" w:rsidP="00A15876" w:rsidRDefault="00A15876">
      <w:pPr>
        <w:tabs>
          <w:tab w:val="left" w:pos="11280"/>
        </w:tabs>
        <w:jc w:val="both"/>
      </w:pPr>
      <w:r w:rsidRPr="00A15876">
        <w:rPr>
          <w:b/>
        </w:rPr>
        <w:tab/>
      </w:r>
      <w:r w:rsidRPr="00BC35D0">
        <w:t>u kn</w:t>
      </w:r>
    </w:p>
    <w:tbl>
      <w:tblPr>
        <w:tblStyle w:val="Reetkatablice"/>
        <w:tblW w:w="16071" w:type="dxa"/>
        <w:tblInd w:w="-937" w:type="dxa"/>
        <w:tblLayout w:type="fixed"/>
        <w:tblLook w:firstRow="1" w:lastRow="0" w:firstColumn="1" w:lastColumn="0" w:noHBand="0" w:noVBand="1" w:val="04A0"/>
      </w:tblPr>
      <w:tblGrid>
        <w:gridCol w:w="1188"/>
        <w:gridCol w:w="1274"/>
        <w:gridCol w:w="1276"/>
        <w:gridCol w:w="1704"/>
        <w:gridCol w:w="1699"/>
        <w:gridCol w:w="1134"/>
        <w:gridCol w:w="1417"/>
        <w:gridCol w:w="2126"/>
        <w:gridCol w:w="1134"/>
        <w:gridCol w:w="1418"/>
        <w:gridCol w:w="1701"/>
      </w:tblGrid>
      <w:tr w:rsidR="00BF3855" w:rsidTr="00233385">
        <w:trPr>
          <w:trHeight w:val="1235"/>
        </w:trPr>
        <w:tc>
          <w:tcPr>
            <w:tcW w:w="1188" w:type="dxa"/>
          </w:tcPr>
          <w:p w:rsidR="00BF3855" w:rsidP="00825432" w:rsidRDefault="00BF3855">
            <w:r>
              <w:t>Redni broj prijav.</w:t>
            </w:r>
          </w:p>
          <w:p w:rsidR="00BF3855" w:rsidP="00825432" w:rsidRDefault="00BF3855">
            <w:r>
              <w:t>tražbine</w:t>
            </w:r>
          </w:p>
          <w:p w:rsidR="00BF3855" w:rsidP="00825432" w:rsidRDefault="00BF3855"/>
        </w:tc>
        <w:tc>
          <w:tcPr>
            <w:tcW w:w="1274" w:type="dxa"/>
          </w:tcPr>
          <w:p w:rsidR="00BF3855" w:rsidP="00825432" w:rsidRDefault="00BF3855">
            <w:r>
              <w:t>Ime i</w:t>
            </w:r>
          </w:p>
          <w:p w:rsidR="00BF3855" w:rsidP="00825432" w:rsidRDefault="00BF3855">
            <w:r>
              <w:t>prezime/tvrtka ili naziv vjerovnika</w:t>
            </w:r>
          </w:p>
        </w:tc>
        <w:tc>
          <w:tcPr>
            <w:tcW w:w="1276" w:type="dxa"/>
          </w:tcPr>
          <w:p w:rsidR="00BF3855" w:rsidP="00825432" w:rsidRDefault="00BF3855">
            <w:r>
              <w:t>OIB vjerovnika</w:t>
            </w:r>
          </w:p>
        </w:tc>
        <w:tc>
          <w:tcPr>
            <w:tcW w:w="1704" w:type="dxa"/>
          </w:tcPr>
          <w:p w:rsidR="00BF3855" w:rsidP="00825432" w:rsidRDefault="00BF3855">
            <w:r>
              <w:t>Adresa/sjedište vjerovnika</w:t>
            </w:r>
          </w:p>
        </w:tc>
        <w:tc>
          <w:tcPr>
            <w:tcW w:w="1699" w:type="dxa"/>
          </w:tcPr>
          <w:p w:rsidR="00BF3855" w:rsidP="00825432" w:rsidRDefault="00BF3855">
            <w:r>
              <w:t xml:space="preserve">Iznos prijavljene tražbine  (kn)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BF3855" w:rsidRDefault="00BF3855">
            <w:r>
              <w:t>Pravna osnova prijavljene tražbine</w:t>
            </w:r>
          </w:p>
        </w:tc>
        <w:tc>
          <w:tcPr>
            <w:tcW w:w="1417" w:type="dxa"/>
          </w:tcPr>
          <w:p w:rsidR="00BF3855" w:rsidRDefault="00BF3855">
            <w:r>
              <w:t xml:space="preserve">Iznos priznate </w:t>
            </w:r>
          </w:p>
          <w:p w:rsidR="00BF3855" w:rsidRDefault="00BF3855">
            <w:r>
              <w:t xml:space="preserve"> tražbine (kn)</w:t>
            </w:r>
          </w:p>
        </w:tc>
        <w:tc>
          <w:tcPr>
            <w:tcW w:w="2126" w:type="dxa"/>
          </w:tcPr>
          <w:p w:rsidR="00BF3855" w:rsidRDefault="00BF3855">
            <w:r>
              <w:t xml:space="preserve">Pravna osnova </w:t>
            </w:r>
          </w:p>
          <w:p w:rsidR="00BF3855" w:rsidRDefault="004500FC">
            <w:r>
              <w:t>p</w:t>
            </w:r>
            <w:r w:rsidR="00BF3855">
              <w:t>riznate</w:t>
            </w:r>
            <w:r w:rsidR="004F7018">
              <w:t xml:space="preserve"> </w:t>
            </w:r>
            <w:r w:rsidR="00BF3855">
              <w:t xml:space="preserve"> tražbine</w:t>
            </w:r>
          </w:p>
        </w:tc>
        <w:tc>
          <w:tcPr>
            <w:tcW w:w="1134" w:type="dxa"/>
          </w:tcPr>
          <w:p w:rsidR="00BF3855" w:rsidP="003E1088" w:rsidRDefault="00BF3855">
            <w:r>
              <w:t>Iznos osporene tražbine (kn)</w:t>
            </w:r>
          </w:p>
        </w:tc>
        <w:tc>
          <w:tcPr>
            <w:tcW w:w="1418" w:type="dxa"/>
          </w:tcPr>
          <w:p w:rsidR="00BF3855" w:rsidP="003E1088" w:rsidRDefault="00BF3855">
            <w:r>
              <w:t xml:space="preserve">Razlog osporavanja tražbine </w:t>
            </w:r>
          </w:p>
        </w:tc>
        <w:tc>
          <w:tcPr>
            <w:tcW w:w="1701" w:type="dxa"/>
          </w:tcPr>
          <w:p w:rsidR="00BF3855" w:rsidP="003E1088" w:rsidRDefault="00BF3855">
            <w:r>
              <w:t>Oznaka ovrš</w:t>
            </w:r>
            <w:r w:rsidR="002F0012">
              <w:t>.</w:t>
            </w:r>
            <w:r>
              <w:t xml:space="preserve"> isprave ako se tražbina zasniva na ovrš</w:t>
            </w:r>
            <w:r w:rsidR="002F0012">
              <w:t>.</w:t>
            </w:r>
            <w:r>
              <w:t xml:space="preserve"> </w:t>
            </w:r>
            <w:r w:rsidR="002F0012">
              <w:t>I</w:t>
            </w:r>
            <w:r>
              <w:t>spravi</w:t>
            </w:r>
          </w:p>
        </w:tc>
      </w:tr>
      <w:tr w:rsidR="00BF3855" w:rsidTr="00233385">
        <w:tc>
          <w:tcPr>
            <w:tcW w:w="1188" w:type="dxa"/>
          </w:tcPr>
          <w:p w:rsidR="00BF3855" w:rsidRDefault="005D6D4E">
            <w:r>
              <w:t xml:space="preserve">      1</w:t>
            </w:r>
            <w:r w:rsidR="00031B56">
              <w:t>.</w:t>
            </w:r>
          </w:p>
        </w:tc>
        <w:tc>
          <w:tcPr>
            <w:tcW w:w="1274" w:type="dxa"/>
          </w:tcPr>
          <w:p w:rsidR="00BF3855" w:rsidRDefault="00163FAA">
            <w:r>
              <w:t>RH, M</w:t>
            </w:r>
            <w:r w:rsidR="005D6D4E">
              <w:t>inistarstvo financija, Porezna uprava, zast. po ŽDO Zgb</w:t>
            </w:r>
          </w:p>
        </w:tc>
        <w:tc>
          <w:tcPr>
            <w:tcW w:w="1276" w:type="dxa"/>
          </w:tcPr>
          <w:p w:rsidR="00BF3855" w:rsidRDefault="005D6D4E">
            <w:r>
              <w:t>18683136487</w:t>
            </w:r>
          </w:p>
        </w:tc>
        <w:tc>
          <w:tcPr>
            <w:tcW w:w="1704" w:type="dxa"/>
          </w:tcPr>
          <w:p w:rsidR="00BF3855" w:rsidRDefault="005D6D4E">
            <w:r>
              <w:t>Zagreb, Av. Dubrovnik 32</w:t>
            </w:r>
          </w:p>
        </w:tc>
        <w:tc>
          <w:tcPr>
            <w:tcW w:w="1699" w:type="dxa"/>
          </w:tcPr>
          <w:p w:rsidR="00BF3855" w:rsidRDefault="005B77AE">
            <w:r>
              <w:t xml:space="preserve">    605.961,67</w:t>
            </w:r>
          </w:p>
        </w:tc>
        <w:tc>
          <w:tcPr>
            <w:tcW w:w="1134" w:type="dxa"/>
          </w:tcPr>
          <w:p w:rsidR="00BF3855" w:rsidRDefault="009A29DF">
            <w:r>
              <w:t>Neplaćeni porezi i doprinosi</w:t>
            </w:r>
          </w:p>
        </w:tc>
        <w:tc>
          <w:tcPr>
            <w:tcW w:w="1417" w:type="dxa"/>
          </w:tcPr>
          <w:p w:rsidR="00BF3855" w:rsidRDefault="005B77AE">
            <w:r>
              <w:t>605.961,67</w:t>
            </w:r>
          </w:p>
        </w:tc>
        <w:tc>
          <w:tcPr>
            <w:tcW w:w="2126" w:type="dxa"/>
          </w:tcPr>
          <w:p w:rsidR="00BF3855" w:rsidRDefault="009A29DF">
            <w:r>
              <w:t xml:space="preserve">Zakon o Pdv, Opći por. </w:t>
            </w:r>
            <w:r w:rsidR="00163FAA">
              <w:t>z</w:t>
            </w:r>
            <w:r>
              <w:t>akon</w:t>
            </w:r>
            <w:r w:rsidR="00163FAA">
              <w:t>,</w:t>
            </w:r>
            <w:r>
              <w:t xml:space="preserve"> </w:t>
            </w:r>
            <w:r w:rsidR="00031B56">
              <w:t>izvadak iz služb.</w:t>
            </w:r>
            <w:r w:rsidR="00163FAA">
              <w:t xml:space="preserve"> knjiga i dr. </w:t>
            </w:r>
          </w:p>
        </w:tc>
        <w:tc>
          <w:tcPr>
            <w:tcW w:w="1134" w:type="dxa"/>
          </w:tcPr>
          <w:p w:rsidR="00BF3855" w:rsidP="003E1088" w:rsidRDefault="009A29DF">
            <w:r>
              <w:t xml:space="preserve">        -</w:t>
            </w:r>
          </w:p>
        </w:tc>
        <w:tc>
          <w:tcPr>
            <w:tcW w:w="1418" w:type="dxa"/>
          </w:tcPr>
          <w:p w:rsidR="00BF3855" w:rsidP="003E1088" w:rsidRDefault="00163FAA">
            <w:r>
              <w:t xml:space="preserve">       -</w:t>
            </w:r>
          </w:p>
        </w:tc>
        <w:tc>
          <w:tcPr>
            <w:tcW w:w="1701" w:type="dxa"/>
          </w:tcPr>
          <w:p w:rsidR="00BF3855" w:rsidP="003E1088" w:rsidRDefault="00440798">
            <w:r>
              <w:t>JOPPD  obrasci, ID obrasci</w:t>
            </w:r>
            <w:r w:rsidR="005B77AE">
              <w:t>, izvodi o dugovanju</w:t>
            </w:r>
          </w:p>
        </w:tc>
      </w:tr>
      <w:tr w:rsidR="00BF3855" w:rsidTr="00233385">
        <w:tc>
          <w:tcPr>
            <w:tcW w:w="1188" w:type="dxa"/>
          </w:tcPr>
          <w:p w:rsidR="00BF3855" w:rsidRDefault="00163FAA">
            <w:r>
              <w:t xml:space="preserve">     2</w:t>
            </w:r>
            <w:r w:rsidR="00031B56">
              <w:t>.</w:t>
            </w:r>
          </w:p>
        </w:tc>
        <w:tc>
          <w:tcPr>
            <w:tcW w:w="1274" w:type="dxa"/>
          </w:tcPr>
          <w:p w:rsidR="00BF3855" w:rsidRDefault="00163FAA">
            <w:r>
              <w:t>OTP Leasing d.d.</w:t>
            </w:r>
          </w:p>
        </w:tc>
        <w:tc>
          <w:tcPr>
            <w:tcW w:w="1276" w:type="dxa"/>
          </w:tcPr>
          <w:p w:rsidR="00BF3855" w:rsidRDefault="00163FAA">
            <w:r>
              <w:t>237802</w:t>
            </w:r>
            <w:r w:rsidR="00031B56">
              <w:t>50353</w:t>
            </w:r>
          </w:p>
        </w:tc>
        <w:tc>
          <w:tcPr>
            <w:tcW w:w="1704" w:type="dxa"/>
          </w:tcPr>
          <w:p w:rsidR="00BF3855" w:rsidRDefault="00031B56">
            <w:r>
              <w:t>Zagreb, Petrovaradinska 1</w:t>
            </w:r>
          </w:p>
        </w:tc>
        <w:tc>
          <w:tcPr>
            <w:tcW w:w="1699" w:type="dxa"/>
          </w:tcPr>
          <w:p w:rsidR="00BF3855" w:rsidRDefault="00031B56">
            <w:r>
              <w:t xml:space="preserve">    165.111,25</w:t>
            </w:r>
          </w:p>
        </w:tc>
        <w:tc>
          <w:tcPr>
            <w:tcW w:w="1134" w:type="dxa"/>
          </w:tcPr>
          <w:p w:rsidR="00BF3855" w:rsidRDefault="00E941DC">
            <w:r>
              <w:t>Neplaćeni dug</w:t>
            </w:r>
          </w:p>
        </w:tc>
        <w:tc>
          <w:tcPr>
            <w:tcW w:w="1417" w:type="dxa"/>
          </w:tcPr>
          <w:p w:rsidR="00BF3855" w:rsidRDefault="00031B56">
            <w:r>
              <w:t>165.111,25</w:t>
            </w:r>
          </w:p>
        </w:tc>
        <w:tc>
          <w:tcPr>
            <w:tcW w:w="2126" w:type="dxa"/>
          </w:tcPr>
          <w:p w:rsidR="00BF3855" w:rsidRDefault="00E941DC">
            <w:r>
              <w:t>Ugovo</w:t>
            </w:r>
            <w:r w:rsidR="005B77AE">
              <w:t>r o operativnom leasingu, zaduž</w:t>
            </w:r>
            <w:r>
              <w:t xml:space="preserve"> nica, izvadak iz posl.knjiga</w:t>
            </w:r>
          </w:p>
        </w:tc>
        <w:tc>
          <w:tcPr>
            <w:tcW w:w="1134" w:type="dxa"/>
          </w:tcPr>
          <w:p w:rsidR="00BF3855" w:rsidP="003E1088" w:rsidRDefault="00031B56">
            <w:r>
              <w:t xml:space="preserve">        -</w:t>
            </w:r>
          </w:p>
        </w:tc>
        <w:tc>
          <w:tcPr>
            <w:tcW w:w="1418" w:type="dxa"/>
          </w:tcPr>
          <w:p w:rsidR="00BF3855" w:rsidP="003E1088" w:rsidRDefault="00031B56">
            <w:r>
              <w:t xml:space="preserve">        -</w:t>
            </w:r>
          </w:p>
        </w:tc>
        <w:tc>
          <w:tcPr>
            <w:tcW w:w="1701" w:type="dxa"/>
          </w:tcPr>
          <w:p w:rsidR="00BF3855" w:rsidP="003E1088" w:rsidRDefault="00BF3855"/>
        </w:tc>
      </w:tr>
      <w:tr w:rsidR="00BF3855" w:rsidTr="00233385">
        <w:tc>
          <w:tcPr>
            <w:tcW w:w="1188" w:type="dxa"/>
          </w:tcPr>
          <w:p w:rsidR="00BF3855" w:rsidP="003E1088" w:rsidRDefault="00031B56">
            <w:r>
              <w:t xml:space="preserve">     3.</w:t>
            </w:r>
          </w:p>
        </w:tc>
        <w:tc>
          <w:tcPr>
            <w:tcW w:w="1274" w:type="dxa"/>
          </w:tcPr>
          <w:p w:rsidR="00BF3855" w:rsidP="003E1088" w:rsidRDefault="00031B56">
            <w:r>
              <w:t>A 1 Hrvatska</w:t>
            </w:r>
            <w:r w:rsidR="00E941DC">
              <w:t xml:space="preserve"> d.o.o.</w:t>
            </w:r>
          </w:p>
        </w:tc>
        <w:tc>
          <w:tcPr>
            <w:tcW w:w="1276" w:type="dxa"/>
          </w:tcPr>
          <w:p w:rsidR="00BF3855" w:rsidP="003E1088" w:rsidRDefault="00E941DC">
            <w:r>
              <w:t>29524210204</w:t>
            </w:r>
          </w:p>
        </w:tc>
        <w:tc>
          <w:tcPr>
            <w:tcW w:w="1704" w:type="dxa"/>
          </w:tcPr>
          <w:p w:rsidR="00BF3855" w:rsidP="003E1088" w:rsidRDefault="00E941DC">
            <w:r>
              <w:t>Zagreb, Vrtni put 1</w:t>
            </w:r>
          </w:p>
        </w:tc>
        <w:tc>
          <w:tcPr>
            <w:tcW w:w="1699" w:type="dxa"/>
          </w:tcPr>
          <w:p w:rsidR="00BF3855" w:rsidP="003E1088" w:rsidRDefault="00E941DC">
            <w:r>
              <w:t xml:space="preserve">        3.669,68</w:t>
            </w:r>
          </w:p>
        </w:tc>
        <w:tc>
          <w:tcPr>
            <w:tcW w:w="1134" w:type="dxa"/>
          </w:tcPr>
          <w:p w:rsidR="00BF3855" w:rsidP="003E1088" w:rsidRDefault="00E941DC">
            <w:r>
              <w:t xml:space="preserve">Neplaćeni dug  </w:t>
            </w:r>
          </w:p>
        </w:tc>
        <w:tc>
          <w:tcPr>
            <w:tcW w:w="1417" w:type="dxa"/>
          </w:tcPr>
          <w:p w:rsidR="00BF3855" w:rsidP="003E1088" w:rsidRDefault="00E941DC">
            <w:r>
              <w:t xml:space="preserve">    3.669,68</w:t>
            </w:r>
          </w:p>
        </w:tc>
        <w:tc>
          <w:tcPr>
            <w:tcW w:w="2126" w:type="dxa"/>
          </w:tcPr>
          <w:p w:rsidR="00BF3855" w:rsidP="003E1088" w:rsidRDefault="002F0012">
            <w:r>
              <w:t>Izvadak iz posl. knjiga</w:t>
            </w:r>
          </w:p>
        </w:tc>
        <w:tc>
          <w:tcPr>
            <w:tcW w:w="1134" w:type="dxa"/>
          </w:tcPr>
          <w:p w:rsidR="00BF3855" w:rsidP="003E1088" w:rsidRDefault="00F80993">
            <w:r>
              <w:t xml:space="preserve">        - </w:t>
            </w:r>
          </w:p>
        </w:tc>
        <w:tc>
          <w:tcPr>
            <w:tcW w:w="1418" w:type="dxa"/>
          </w:tcPr>
          <w:p w:rsidR="00BF3855" w:rsidP="003E1088" w:rsidRDefault="00F80993">
            <w:r>
              <w:t xml:space="preserve">       -</w:t>
            </w:r>
          </w:p>
        </w:tc>
        <w:tc>
          <w:tcPr>
            <w:tcW w:w="1701" w:type="dxa"/>
          </w:tcPr>
          <w:p w:rsidR="00BF3855" w:rsidP="003E1088" w:rsidRDefault="002F0012">
            <w:r>
              <w:t>Rj. o ovrsi Ovrv7903/13</w:t>
            </w:r>
          </w:p>
          <w:p w:rsidR="002F0012" w:rsidP="003E1088" w:rsidRDefault="002F0012">
            <w:r>
              <w:t>Ovrv7906/13 J. bilj</w:t>
            </w:r>
            <w:r w:rsidR="00AB0419">
              <w:t>. Ljiljana</w:t>
            </w:r>
            <w:r>
              <w:t xml:space="preserve"> Malenica, Šibenik</w:t>
            </w:r>
          </w:p>
        </w:tc>
      </w:tr>
      <w:tr w:rsidR="00BF3855" w:rsidTr="00233385">
        <w:tc>
          <w:tcPr>
            <w:tcW w:w="1188" w:type="dxa"/>
          </w:tcPr>
          <w:p w:rsidR="00BF3855" w:rsidP="003E1088" w:rsidRDefault="00AB0419">
            <w:r>
              <w:lastRenderedPageBreak/>
              <w:t xml:space="preserve">      4.</w:t>
            </w:r>
          </w:p>
        </w:tc>
        <w:tc>
          <w:tcPr>
            <w:tcW w:w="1274" w:type="dxa"/>
          </w:tcPr>
          <w:p w:rsidR="00BF3855" w:rsidP="003E1088" w:rsidRDefault="00AB0419">
            <w:r>
              <w:t>Financijska agencija</w:t>
            </w:r>
          </w:p>
        </w:tc>
        <w:tc>
          <w:tcPr>
            <w:tcW w:w="1276" w:type="dxa"/>
          </w:tcPr>
          <w:p w:rsidR="00BF3855" w:rsidP="003E1088" w:rsidRDefault="00AB0419">
            <w:r>
              <w:t>85821130368</w:t>
            </w:r>
          </w:p>
        </w:tc>
        <w:tc>
          <w:tcPr>
            <w:tcW w:w="1704" w:type="dxa"/>
          </w:tcPr>
          <w:p w:rsidR="00BF3855" w:rsidP="003E1088" w:rsidRDefault="00AB0419">
            <w:r>
              <w:t>Zagreb, Vukovarska 70</w:t>
            </w:r>
          </w:p>
        </w:tc>
        <w:tc>
          <w:tcPr>
            <w:tcW w:w="1699" w:type="dxa"/>
          </w:tcPr>
          <w:p w:rsidR="00BF3855" w:rsidP="003E1088" w:rsidRDefault="00AB0419">
            <w:r>
              <w:t xml:space="preserve">          825,00</w:t>
            </w:r>
          </w:p>
        </w:tc>
        <w:tc>
          <w:tcPr>
            <w:tcW w:w="1134" w:type="dxa"/>
          </w:tcPr>
          <w:p w:rsidR="00BF3855" w:rsidP="003E1088" w:rsidRDefault="00AB0419">
            <w:r>
              <w:t>Neplaćeni dug</w:t>
            </w:r>
          </w:p>
        </w:tc>
        <w:tc>
          <w:tcPr>
            <w:tcW w:w="1417" w:type="dxa"/>
          </w:tcPr>
          <w:p w:rsidR="00BF3855" w:rsidP="003E1088" w:rsidRDefault="00AB0419">
            <w:r>
              <w:t xml:space="preserve">     825,00</w:t>
            </w:r>
          </w:p>
        </w:tc>
        <w:tc>
          <w:tcPr>
            <w:tcW w:w="2126" w:type="dxa"/>
          </w:tcPr>
          <w:p w:rsidR="00BF3855" w:rsidP="003E1088" w:rsidRDefault="00F80993">
            <w:r>
              <w:t>Izvadak iz posl. knjiga –osnova specificirani rač.</w:t>
            </w:r>
          </w:p>
        </w:tc>
        <w:tc>
          <w:tcPr>
            <w:tcW w:w="1134" w:type="dxa"/>
          </w:tcPr>
          <w:p w:rsidR="00BF3855" w:rsidP="003E1088" w:rsidRDefault="00F80993">
            <w:r>
              <w:t xml:space="preserve">        -</w:t>
            </w:r>
          </w:p>
        </w:tc>
        <w:tc>
          <w:tcPr>
            <w:tcW w:w="1418" w:type="dxa"/>
          </w:tcPr>
          <w:p w:rsidR="00BF3855" w:rsidP="003E1088" w:rsidRDefault="00F80993">
            <w:r>
              <w:t xml:space="preserve">       -</w:t>
            </w:r>
          </w:p>
        </w:tc>
        <w:tc>
          <w:tcPr>
            <w:tcW w:w="1701" w:type="dxa"/>
          </w:tcPr>
          <w:p w:rsidR="00BF3855" w:rsidP="003E1088" w:rsidRDefault="00BF3855"/>
        </w:tc>
      </w:tr>
      <w:tr w:rsidR="00BF3855" w:rsidTr="00233385">
        <w:tc>
          <w:tcPr>
            <w:tcW w:w="1188" w:type="dxa"/>
          </w:tcPr>
          <w:p w:rsidR="00BF3855" w:rsidP="003E1088" w:rsidRDefault="00F80993">
            <w:r>
              <w:t xml:space="preserve">      5. </w:t>
            </w:r>
          </w:p>
        </w:tc>
        <w:tc>
          <w:tcPr>
            <w:tcW w:w="1274" w:type="dxa"/>
          </w:tcPr>
          <w:p w:rsidR="00BF3855" w:rsidP="003E1088" w:rsidRDefault="00972C66">
            <w:r>
              <w:t>HEP Elektra</w:t>
            </w:r>
            <w:r w:rsidR="00F80993">
              <w:t xml:space="preserve"> d.o.o.</w:t>
            </w:r>
          </w:p>
        </w:tc>
        <w:tc>
          <w:tcPr>
            <w:tcW w:w="1276" w:type="dxa"/>
          </w:tcPr>
          <w:p w:rsidR="00BF3855" w:rsidP="003E1088" w:rsidRDefault="00F80993">
            <w:r>
              <w:t>43965974818</w:t>
            </w:r>
          </w:p>
        </w:tc>
        <w:tc>
          <w:tcPr>
            <w:tcW w:w="1704" w:type="dxa"/>
          </w:tcPr>
          <w:p w:rsidR="00BF3855" w:rsidP="003E1088" w:rsidRDefault="00F80993">
            <w:r>
              <w:t>Vukovarska 37</w:t>
            </w:r>
          </w:p>
        </w:tc>
        <w:tc>
          <w:tcPr>
            <w:tcW w:w="1699" w:type="dxa"/>
          </w:tcPr>
          <w:p w:rsidR="00BF3855" w:rsidP="003E1088" w:rsidRDefault="00F80993">
            <w:r>
              <w:t xml:space="preserve">      2.836,63  </w:t>
            </w:r>
          </w:p>
        </w:tc>
        <w:tc>
          <w:tcPr>
            <w:tcW w:w="1134" w:type="dxa"/>
          </w:tcPr>
          <w:p w:rsidR="00BF3855" w:rsidP="003E1088" w:rsidRDefault="005745DC">
            <w:r>
              <w:t>Neplaćeni dug</w:t>
            </w:r>
          </w:p>
        </w:tc>
        <w:tc>
          <w:tcPr>
            <w:tcW w:w="1417" w:type="dxa"/>
          </w:tcPr>
          <w:p w:rsidR="00BF3855" w:rsidP="003E1088" w:rsidRDefault="005745DC">
            <w:r>
              <w:t xml:space="preserve">       -</w:t>
            </w:r>
          </w:p>
        </w:tc>
        <w:tc>
          <w:tcPr>
            <w:tcW w:w="2126" w:type="dxa"/>
          </w:tcPr>
          <w:p w:rsidR="00BF3855" w:rsidP="003E1088" w:rsidRDefault="005745DC">
            <w:r>
              <w:t>Nema pravne osnove.</w:t>
            </w:r>
            <w:r w:rsidR="00972C66">
              <w:t xml:space="preserve"> Izvadak iz posl. knjiga ne dokazuje potrošak struje</w:t>
            </w:r>
            <w:r>
              <w:t xml:space="preserve">  </w:t>
            </w:r>
          </w:p>
        </w:tc>
        <w:tc>
          <w:tcPr>
            <w:tcW w:w="1134" w:type="dxa"/>
          </w:tcPr>
          <w:p w:rsidR="00BF3855" w:rsidP="003E1088" w:rsidRDefault="005745DC">
            <w:r>
              <w:t xml:space="preserve">    2.836,63</w:t>
            </w:r>
          </w:p>
        </w:tc>
        <w:tc>
          <w:tcPr>
            <w:tcW w:w="1418" w:type="dxa"/>
          </w:tcPr>
          <w:p w:rsidR="00BF3855" w:rsidP="003E1088" w:rsidRDefault="005745DC">
            <w:r>
              <w:t>St. dužnik ne posluje više godina, nema</w:t>
            </w:r>
            <w:r w:rsidR="00972C66">
              <w:t xml:space="preserve"> nekret.   potrošača struje </w:t>
            </w:r>
          </w:p>
        </w:tc>
        <w:tc>
          <w:tcPr>
            <w:tcW w:w="1701" w:type="dxa"/>
          </w:tcPr>
          <w:p w:rsidR="00BF3855" w:rsidP="003E1088" w:rsidRDefault="00972C66">
            <w:r>
              <w:t xml:space="preserve">     </w:t>
            </w:r>
          </w:p>
        </w:tc>
      </w:tr>
      <w:tr w:rsidR="00BF3855" w:rsidTr="00233385">
        <w:tc>
          <w:tcPr>
            <w:tcW w:w="1188" w:type="dxa"/>
          </w:tcPr>
          <w:p w:rsidR="00BF3855" w:rsidP="003E1088" w:rsidRDefault="00972C66">
            <w:r>
              <w:t xml:space="preserve">     6.</w:t>
            </w:r>
          </w:p>
        </w:tc>
        <w:tc>
          <w:tcPr>
            <w:tcW w:w="1274" w:type="dxa"/>
          </w:tcPr>
          <w:p w:rsidR="00BF3855" w:rsidP="003E1088" w:rsidRDefault="00A240B4">
            <w:r>
              <w:t>Triglav osiguranje d.d.</w:t>
            </w:r>
          </w:p>
        </w:tc>
        <w:tc>
          <w:tcPr>
            <w:tcW w:w="1276" w:type="dxa"/>
          </w:tcPr>
          <w:p w:rsidR="00BF3855" w:rsidP="003E1088" w:rsidRDefault="00A240B4">
            <w:r>
              <w:t>29743547503</w:t>
            </w:r>
          </w:p>
        </w:tc>
        <w:tc>
          <w:tcPr>
            <w:tcW w:w="1704" w:type="dxa"/>
          </w:tcPr>
          <w:p w:rsidR="00BF3855" w:rsidP="003E1088" w:rsidRDefault="00A240B4">
            <w:r>
              <w:t>Zagreb, ul.A. Heinza 4</w:t>
            </w:r>
          </w:p>
        </w:tc>
        <w:tc>
          <w:tcPr>
            <w:tcW w:w="1699" w:type="dxa"/>
          </w:tcPr>
          <w:p w:rsidR="00BF3855" w:rsidP="003E1088" w:rsidRDefault="00A240B4">
            <w:r>
              <w:t>1.317.572,99</w:t>
            </w:r>
          </w:p>
        </w:tc>
        <w:tc>
          <w:tcPr>
            <w:tcW w:w="1134" w:type="dxa"/>
          </w:tcPr>
          <w:p w:rsidR="00BF3855" w:rsidP="003E1088" w:rsidRDefault="00A240B4">
            <w:r>
              <w:t>Neplaćeni dug</w:t>
            </w:r>
          </w:p>
        </w:tc>
        <w:tc>
          <w:tcPr>
            <w:tcW w:w="1417" w:type="dxa"/>
          </w:tcPr>
          <w:p w:rsidR="00BF3855" w:rsidP="003E1088" w:rsidRDefault="00A240B4">
            <w:r>
              <w:t>1.317.572,99</w:t>
            </w:r>
          </w:p>
        </w:tc>
        <w:tc>
          <w:tcPr>
            <w:tcW w:w="2126" w:type="dxa"/>
          </w:tcPr>
          <w:p w:rsidR="00BF3855" w:rsidP="003E1088" w:rsidRDefault="00A240B4">
            <w:r>
              <w:t xml:space="preserve">Knjigovostveno stanje otvorenih stavaka, kamate </w:t>
            </w:r>
          </w:p>
        </w:tc>
        <w:tc>
          <w:tcPr>
            <w:tcW w:w="1134" w:type="dxa"/>
          </w:tcPr>
          <w:p w:rsidR="00BF3855" w:rsidP="003E1088" w:rsidRDefault="00C945AD">
            <w:r>
              <w:t xml:space="preserve">         -</w:t>
            </w:r>
          </w:p>
        </w:tc>
        <w:tc>
          <w:tcPr>
            <w:tcW w:w="1418" w:type="dxa"/>
          </w:tcPr>
          <w:p w:rsidR="00BF3855" w:rsidP="003E1088" w:rsidRDefault="00C945AD">
            <w:r>
              <w:t xml:space="preserve">        -</w:t>
            </w:r>
          </w:p>
        </w:tc>
        <w:tc>
          <w:tcPr>
            <w:tcW w:w="1701" w:type="dxa"/>
          </w:tcPr>
          <w:p w:rsidR="00BF3855" w:rsidP="003E1088" w:rsidRDefault="00C945AD">
            <w:r>
              <w:t>Rj. o ovrsi Ovrv-486/15, Jav. bilj. N. Jukić, Zgb, Koranska 1c, Presuda Opć. suda Šibenik Povrv363/14</w:t>
            </w:r>
          </w:p>
        </w:tc>
      </w:tr>
      <w:tr w:rsidR="00353AAB" w:rsidTr="00233385">
        <w:tc>
          <w:tcPr>
            <w:tcW w:w="1188" w:type="dxa"/>
          </w:tcPr>
          <w:p w:rsidR="00353AAB" w:rsidP="009B4E98" w:rsidRDefault="00F75960">
            <w:r>
              <w:t xml:space="preserve">     7. </w:t>
            </w:r>
          </w:p>
        </w:tc>
        <w:tc>
          <w:tcPr>
            <w:tcW w:w="1274" w:type="dxa"/>
          </w:tcPr>
          <w:p w:rsidR="00353AAB" w:rsidP="009B4E98" w:rsidRDefault="00DF302E">
            <w:r>
              <w:t>Eos Matrix d.o.o.</w:t>
            </w:r>
          </w:p>
        </w:tc>
        <w:tc>
          <w:tcPr>
            <w:tcW w:w="1276" w:type="dxa"/>
          </w:tcPr>
          <w:p w:rsidR="00353AAB" w:rsidP="009B4E98" w:rsidRDefault="00DF302E">
            <w:r>
              <w:t>76674680107</w:t>
            </w:r>
          </w:p>
        </w:tc>
        <w:tc>
          <w:tcPr>
            <w:tcW w:w="1704" w:type="dxa"/>
          </w:tcPr>
          <w:p w:rsidR="00353AAB" w:rsidP="009B4E98" w:rsidRDefault="00DF302E">
            <w:r>
              <w:t>Zagreb, Horvatova  82</w:t>
            </w:r>
          </w:p>
        </w:tc>
        <w:tc>
          <w:tcPr>
            <w:tcW w:w="1699" w:type="dxa"/>
          </w:tcPr>
          <w:p w:rsidR="00353AAB" w:rsidP="009B4E98" w:rsidRDefault="00DF302E">
            <w:r>
              <w:t>1.546.835,65</w:t>
            </w:r>
          </w:p>
        </w:tc>
        <w:tc>
          <w:tcPr>
            <w:tcW w:w="1134" w:type="dxa"/>
          </w:tcPr>
          <w:p w:rsidR="00353AAB" w:rsidP="009B4E98" w:rsidRDefault="00DF302E">
            <w:r>
              <w:t>Neplaćeni dug</w:t>
            </w:r>
          </w:p>
        </w:tc>
        <w:tc>
          <w:tcPr>
            <w:tcW w:w="1417" w:type="dxa"/>
          </w:tcPr>
          <w:p w:rsidR="00353AAB" w:rsidP="009B4E98" w:rsidRDefault="00DF302E">
            <w:r>
              <w:t>1.546.835,65</w:t>
            </w:r>
          </w:p>
        </w:tc>
        <w:tc>
          <w:tcPr>
            <w:tcW w:w="2126" w:type="dxa"/>
          </w:tcPr>
          <w:p w:rsidR="00353AAB" w:rsidP="009B4E98" w:rsidRDefault="00DF302E">
            <w:r>
              <w:t>Ugovori o fin. leasingu  08952,08953,08954,08955, izvodi iz posl. knjiga</w:t>
            </w:r>
          </w:p>
        </w:tc>
        <w:tc>
          <w:tcPr>
            <w:tcW w:w="1134" w:type="dxa"/>
          </w:tcPr>
          <w:p w:rsidR="00353AAB" w:rsidP="009B4E98" w:rsidRDefault="00DF302E">
            <w:r>
              <w:t xml:space="preserve">        -</w:t>
            </w:r>
          </w:p>
        </w:tc>
        <w:tc>
          <w:tcPr>
            <w:tcW w:w="1418" w:type="dxa"/>
          </w:tcPr>
          <w:p w:rsidR="00353AAB" w:rsidP="009B4E98" w:rsidRDefault="00DF302E">
            <w:r>
              <w:t xml:space="preserve">        -</w:t>
            </w:r>
          </w:p>
        </w:tc>
        <w:tc>
          <w:tcPr>
            <w:tcW w:w="1701" w:type="dxa"/>
          </w:tcPr>
          <w:p w:rsidR="00353AAB" w:rsidP="009B4E98" w:rsidRDefault="00B41B22">
            <w:r>
              <w:t>Ugovor o cesiji od 12.5.2017. o prijenosu tražbine s Impuls leasinga d.o.o. na Eos Matrix d.o.o.</w:t>
            </w:r>
          </w:p>
        </w:tc>
      </w:tr>
      <w:tr w:rsidR="00353AAB" w:rsidTr="00233385">
        <w:tc>
          <w:tcPr>
            <w:tcW w:w="1188" w:type="dxa"/>
          </w:tcPr>
          <w:p w:rsidR="00353AAB" w:rsidP="009B4E98" w:rsidRDefault="00B41B22">
            <w:r>
              <w:t xml:space="preserve">     8.</w:t>
            </w:r>
          </w:p>
        </w:tc>
        <w:tc>
          <w:tcPr>
            <w:tcW w:w="1274" w:type="dxa"/>
          </w:tcPr>
          <w:p w:rsidR="00353AAB" w:rsidP="009B4E98" w:rsidRDefault="00C37280">
            <w:r>
              <w:t>Hrvatski telekom d.d.</w:t>
            </w:r>
          </w:p>
        </w:tc>
        <w:tc>
          <w:tcPr>
            <w:tcW w:w="1276" w:type="dxa"/>
          </w:tcPr>
          <w:p w:rsidR="00353AAB" w:rsidP="009B4E98" w:rsidRDefault="00250550">
            <w:r>
              <w:t>81793146560</w:t>
            </w:r>
          </w:p>
        </w:tc>
        <w:tc>
          <w:tcPr>
            <w:tcW w:w="1704" w:type="dxa"/>
          </w:tcPr>
          <w:p w:rsidR="00353AAB" w:rsidP="009B4E98" w:rsidRDefault="00250550">
            <w:r>
              <w:t>Zagreb, Radnička c. 21</w:t>
            </w:r>
          </w:p>
        </w:tc>
        <w:tc>
          <w:tcPr>
            <w:tcW w:w="1699" w:type="dxa"/>
          </w:tcPr>
          <w:p w:rsidR="00353AAB" w:rsidP="009B4E98" w:rsidRDefault="00250550">
            <w:r>
              <w:t xml:space="preserve">       8.436,36</w:t>
            </w:r>
          </w:p>
        </w:tc>
        <w:tc>
          <w:tcPr>
            <w:tcW w:w="1134" w:type="dxa"/>
          </w:tcPr>
          <w:p w:rsidR="00353AAB" w:rsidP="009B4E98" w:rsidRDefault="00250550">
            <w:r>
              <w:t>Neplaćeni dug</w:t>
            </w:r>
          </w:p>
        </w:tc>
        <w:tc>
          <w:tcPr>
            <w:tcW w:w="1417" w:type="dxa"/>
          </w:tcPr>
          <w:p w:rsidR="00353AAB" w:rsidP="009B4E98" w:rsidRDefault="00250550">
            <w:r>
              <w:t xml:space="preserve">     8.436,36</w:t>
            </w:r>
          </w:p>
        </w:tc>
        <w:tc>
          <w:tcPr>
            <w:tcW w:w="2126" w:type="dxa"/>
          </w:tcPr>
          <w:p w:rsidR="00353AAB" w:rsidP="009B4E98" w:rsidRDefault="00250550">
            <w:r>
              <w:t>Rješenja o ovrsi,</w:t>
            </w:r>
          </w:p>
          <w:p w:rsidR="00250550" w:rsidP="009B4E98" w:rsidRDefault="00250550">
            <w:r>
              <w:t>Izvodi iz posl. knjiga</w:t>
            </w:r>
          </w:p>
        </w:tc>
        <w:tc>
          <w:tcPr>
            <w:tcW w:w="1134" w:type="dxa"/>
          </w:tcPr>
          <w:p w:rsidR="00353AAB" w:rsidP="009B4E98" w:rsidRDefault="00250550">
            <w:r>
              <w:t xml:space="preserve">       -</w:t>
            </w:r>
          </w:p>
        </w:tc>
        <w:tc>
          <w:tcPr>
            <w:tcW w:w="1418" w:type="dxa"/>
          </w:tcPr>
          <w:p w:rsidR="00353AAB" w:rsidP="009B4E98" w:rsidRDefault="00250550">
            <w:r>
              <w:t xml:space="preserve">         -</w:t>
            </w:r>
          </w:p>
        </w:tc>
        <w:tc>
          <w:tcPr>
            <w:tcW w:w="1701" w:type="dxa"/>
          </w:tcPr>
          <w:p w:rsidR="00353AAB" w:rsidP="009B4E98" w:rsidRDefault="00B05FE1">
            <w:r>
              <w:t xml:space="preserve">Rj. o ovrsi  Ovrv-2661/15, J. bilj. Željka Maroslavac, Zgb,Av. Dubrovnik 12. Rj. o ovrsi Ovrv2021/15 Ovrv2020/15 J. bilj. Lada </w:t>
            </w:r>
            <w:r>
              <w:lastRenderedPageBreak/>
              <w:t>Škaričić,Zgb, Gajeva 2, Rj. o ovrsi Ovrv-7597/17, J. bilj. J. Rotim, Zgb,Kennedyjev trg 6b</w:t>
            </w:r>
          </w:p>
          <w:p w:rsidR="00B05FE1" w:rsidP="009B4E98" w:rsidRDefault="00B05FE1"/>
        </w:tc>
      </w:tr>
      <w:tr w:rsidR="00353AAB" w:rsidTr="00233385">
        <w:tc>
          <w:tcPr>
            <w:tcW w:w="1188" w:type="dxa"/>
          </w:tcPr>
          <w:p w:rsidR="00353AAB" w:rsidP="009B4E98" w:rsidRDefault="002D54D8">
            <w:r>
              <w:lastRenderedPageBreak/>
              <w:t xml:space="preserve">       9.</w:t>
            </w:r>
          </w:p>
        </w:tc>
        <w:tc>
          <w:tcPr>
            <w:tcW w:w="1274" w:type="dxa"/>
          </w:tcPr>
          <w:p w:rsidR="00353AAB" w:rsidP="009B4E98" w:rsidRDefault="002D54D8">
            <w:r>
              <w:t>Allianz Zagreb d.d.</w:t>
            </w:r>
          </w:p>
        </w:tc>
        <w:tc>
          <w:tcPr>
            <w:tcW w:w="1276" w:type="dxa"/>
          </w:tcPr>
          <w:p w:rsidR="00353AAB" w:rsidP="009B4E98" w:rsidRDefault="002D54D8">
            <w:r>
              <w:t>23759810849</w:t>
            </w:r>
          </w:p>
        </w:tc>
        <w:tc>
          <w:tcPr>
            <w:tcW w:w="1704" w:type="dxa"/>
          </w:tcPr>
          <w:p w:rsidR="00353AAB" w:rsidP="009B4E98" w:rsidRDefault="002D54D8">
            <w:r>
              <w:t>Zagreb, Heinzelova 70</w:t>
            </w:r>
          </w:p>
        </w:tc>
        <w:tc>
          <w:tcPr>
            <w:tcW w:w="1699" w:type="dxa"/>
          </w:tcPr>
          <w:p w:rsidR="00353AAB" w:rsidP="009B4E98" w:rsidRDefault="002D54D8">
            <w:r>
              <w:t xml:space="preserve">       1.944,20</w:t>
            </w:r>
          </w:p>
        </w:tc>
        <w:tc>
          <w:tcPr>
            <w:tcW w:w="1134" w:type="dxa"/>
          </w:tcPr>
          <w:p w:rsidR="00353AAB" w:rsidP="009B4E98" w:rsidRDefault="002D54D8">
            <w:r>
              <w:t>Neplaćeni dug</w:t>
            </w:r>
          </w:p>
        </w:tc>
        <w:tc>
          <w:tcPr>
            <w:tcW w:w="1417" w:type="dxa"/>
          </w:tcPr>
          <w:p w:rsidR="00353AAB" w:rsidP="009B4E98" w:rsidRDefault="002D54D8">
            <w:r>
              <w:t xml:space="preserve">    1.944,20</w:t>
            </w:r>
          </w:p>
        </w:tc>
        <w:tc>
          <w:tcPr>
            <w:tcW w:w="2126" w:type="dxa"/>
          </w:tcPr>
          <w:p w:rsidR="00353AAB" w:rsidP="009B4E98" w:rsidRDefault="002D54D8">
            <w:r>
              <w:t>Specifikacija obračuna potraživanja</w:t>
            </w:r>
            <w:r w:rsidR="008048D7">
              <w:t>, trošak</w:t>
            </w:r>
          </w:p>
        </w:tc>
        <w:tc>
          <w:tcPr>
            <w:tcW w:w="1134" w:type="dxa"/>
          </w:tcPr>
          <w:p w:rsidR="00353AAB" w:rsidP="009B4E98" w:rsidRDefault="002D54D8">
            <w:r>
              <w:t xml:space="preserve">          -</w:t>
            </w:r>
          </w:p>
        </w:tc>
        <w:tc>
          <w:tcPr>
            <w:tcW w:w="1418" w:type="dxa"/>
          </w:tcPr>
          <w:p w:rsidR="00353AAB" w:rsidP="009B4E98" w:rsidRDefault="002D54D8">
            <w:r>
              <w:t xml:space="preserve">        -</w:t>
            </w:r>
          </w:p>
        </w:tc>
        <w:tc>
          <w:tcPr>
            <w:tcW w:w="1701" w:type="dxa"/>
          </w:tcPr>
          <w:p w:rsidR="00353AAB" w:rsidP="009B4E98" w:rsidRDefault="008048D7">
            <w:r>
              <w:t>Rj. o ovrsi Ovrv-7993/13, J. bilj. Ljiljana Malenica, Šibenik, S. Zlatovića 18</w:t>
            </w:r>
          </w:p>
        </w:tc>
      </w:tr>
      <w:tr w:rsidR="00353AAB" w:rsidTr="00233385">
        <w:tc>
          <w:tcPr>
            <w:tcW w:w="1188" w:type="dxa"/>
          </w:tcPr>
          <w:p w:rsidR="00353AAB" w:rsidP="009B4E98" w:rsidRDefault="008048D7">
            <w:r>
              <w:t xml:space="preserve">    10.</w:t>
            </w:r>
          </w:p>
        </w:tc>
        <w:tc>
          <w:tcPr>
            <w:tcW w:w="1274" w:type="dxa"/>
          </w:tcPr>
          <w:p w:rsidR="00353AAB" w:rsidP="009B4E98" w:rsidRDefault="008048D7">
            <w:r>
              <w:t>Unicredit leasing d.o.o.</w:t>
            </w:r>
          </w:p>
        </w:tc>
        <w:tc>
          <w:tcPr>
            <w:tcW w:w="1276" w:type="dxa"/>
          </w:tcPr>
          <w:p w:rsidR="00353AAB" w:rsidP="009B4E98" w:rsidRDefault="008048D7">
            <w:r>
              <w:t>18736141210</w:t>
            </w:r>
          </w:p>
        </w:tc>
        <w:tc>
          <w:tcPr>
            <w:tcW w:w="1704" w:type="dxa"/>
          </w:tcPr>
          <w:p w:rsidR="00353AAB" w:rsidP="009B4E98" w:rsidRDefault="008048D7">
            <w:r>
              <w:t>Zagreb, Heinzelova 33</w:t>
            </w:r>
          </w:p>
        </w:tc>
        <w:tc>
          <w:tcPr>
            <w:tcW w:w="1699" w:type="dxa"/>
          </w:tcPr>
          <w:p w:rsidR="00353AAB" w:rsidP="009B4E98" w:rsidRDefault="008048D7">
            <w:r>
              <w:t xml:space="preserve">    665.363,10 </w:t>
            </w:r>
          </w:p>
        </w:tc>
        <w:tc>
          <w:tcPr>
            <w:tcW w:w="1134" w:type="dxa"/>
          </w:tcPr>
          <w:p w:rsidR="00353AAB" w:rsidP="009B4E98" w:rsidRDefault="008E1BD9">
            <w:r>
              <w:t>Neplaćeni dug</w:t>
            </w:r>
          </w:p>
        </w:tc>
        <w:tc>
          <w:tcPr>
            <w:tcW w:w="1417" w:type="dxa"/>
          </w:tcPr>
          <w:p w:rsidR="00353AAB" w:rsidP="009B4E98" w:rsidRDefault="008E1BD9">
            <w:r>
              <w:t xml:space="preserve"> 665.363,10</w:t>
            </w:r>
          </w:p>
        </w:tc>
        <w:tc>
          <w:tcPr>
            <w:tcW w:w="2126" w:type="dxa"/>
          </w:tcPr>
          <w:p w:rsidR="00353AAB" w:rsidP="009B4E98" w:rsidRDefault="008E1BD9">
            <w:r>
              <w:t>Ugovori  o financijskom i operativnom leasingu od 1-21, prometne dozvole i dr.</w:t>
            </w:r>
          </w:p>
        </w:tc>
        <w:tc>
          <w:tcPr>
            <w:tcW w:w="1134" w:type="dxa"/>
          </w:tcPr>
          <w:p w:rsidR="00353AAB" w:rsidP="009B4E98" w:rsidRDefault="008E1BD9">
            <w:r>
              <w:t xml:space="preserve">       -</w:t>
            </w:r>
          </w:p>
        </w:tc>
        <w:tc>
          <w:tcPr>
            <w:tcW w:w="1418" w:type="dxa"/>
          </w:tcPr>
          <w:p w:rsidR="00353AAB" w:rsidP="009B4E98" w:rsidRDefault="008E1BD9">
            <w:r>
              <w:t xml:space="preserve">         -</w:t>
            </w:r>
          </w:p>
        </w:tc>
        <w:tc>
          <w:tcPr>
            <w:tcW w:w="1701" w:type="dxa"/>
          </w:tcPr>
          <w:p w:rsidR="00353AAB" w:rsidP="009B4E98" w:rsidRDefault="008E1BD9">
            <w:r>
              <w:t>Bjanko zadužnice</w:t>
            </w:r>
            <w:r w:rsidR="009A6009">
              <w:t xml:space="preserve"> /5 kom/ na ukupan iznos od  3.100.000,00</w:t>
            </w:r>
          </w:p>
        </w:tc>
      </w:tr>
      <w:tr w:rsidR="004F7018" w:rsidTr="00233385">
        <w:tc>
          <w:tcPr>
            <w:tcW w:w="1188" w:type="dxa"/>
          </w:tcPr>
          <w:p w:rsidR="00C37280" w:rsidP="00CF44C5" w:rsidRDefault="00FE159C">
            <w:r>
              <w:t xml:space="preserve">    11.</w:t>
            </w:r>
          </w:p>
        </w:tc>
        <w:tc>
          <w:tcPr>
            <w:tcW w:w="1274" w:type="dxa"/>
          </w:tcPr>
          <w:p w:rsidR="00C37280" w:rsidP="00CF44C5" w:rsidRDefault="00FE159C">
            <w:r>
              <w:t>Autohrv-atska automobili d.o.o.</w:t>
            </w:r>
          </w:p>
        </w:tc>
        <w:tc>
          <w:tcPr>
            <w:tcW w:w="1276" w:type="dxa"/>
          </w:tcPr>
          <w:p w:rsidR="00C37280" w:rsidP="00CF44C5" w:rsidRDefault="00FE159C">
            <w:r>
              <w:t>23035642859</w:t>
            </w:r>
          </w:p>
        </w:tc>
        <w:tc>
          <w:tcPr>
            <w:tcW w:w="1704" w:type="dxa"/>
          </w:tcPr>
          <w:p w:rsidR="00C37280" w:rsidP="00CF44C5" w:rsidRDefault="00FE159C">
            <w:r>
              <w:t>Zagreb, Radnička c. 182</w:t>
            </w:r>
          </w:p>
        </w:tc>
        <w:tc>
          <w:tcPr>
            <w:tcW w:w="1699" w:type="dxa"/>
          </w:tcPr>
          <w:p w:rsidR="00C37280" w:rsidP="00CF44C5" w:rsidRDefault="00FE159C">
            <w:r>
              <w:t xml:space="preserve">       84.</w:t>
            </w:r>
            <w:r w:rsidR="00F241E8">
              <w:t>237,43</w:t>
            </w:r>
          </w:p>
        </w:tc>
        <w:tc>
          <w:tcPr>
            <w:tcW w:w="1134" w:type="dxa"/>
          </w:tcPr>
          <w:p w:rsidR="00C37280" w:rsidP="00CF44C5" w:rsidRDefault="00F241E8">
            <w:r>
              <w:t>Neplaćeni</w:t>
            </w:r>
          </w:p>
          <w:p w:rsidR="00F241E8" w:rsidP="00CF44C5" w:rsidRDefault="00F241E8">
            <w:r>
              <w:t>dug</w:t>
            </w:r>
          </w:p>
        </w:tc>
        <w:tc>
          <w:tcPr>
            <w:tcW w:w="1417" w:type="dxa"/>
          </w:tcPr>
          <w:p w:rsidR="00C37280" w:rsidP="00CF44C5" w:rsidRDefault="00F241E8">
            <w:r>
              <w:t xml:space="preserve">  84.237,43</w:t>
            </w:r>
          </w:p>
        </w:tc>
        <w:tc>
          <w:tcPr>
            <w:tcW w:w="2126" w:type="dxa"/>
          </w:tcPr>
          <w:p w:rsidR="00C37280" w:rsidP="00CF44C5" w:rsidRDefault="00F241E8">
            <w:r>
              <w:t>Izvadak iz poslovnih knjiga, ovršne isprave</w:t>
            </w:r>
          </w:p>
        </w:tc>
        <w:tc>
          <w:tcPr>
            <w:tcW w:w="1134" w:type="dxa"/>
          </w:tcPr>
          <w:p w:rsidR="00C37280" w:rsidP="00CF44C5" w:rsidRDefault="00F241E8">
            <w:r>
              <w:t xml:space="preserve">     -</w:t>
            </w:r>
          </w:p>
        </w:tc>
        <w:tc>
          <w:tcPr>
            <w:tcW w:w="1418" w:type="dxa"/>
          </w:tcPr>
          <w:p w:rsidR="00C37280" w:rsidP="00CF44C5" w:rsidRDefault="00F241E8">
            <w:r>
              <w:t xml:space="preserve">         -</w:t>
            </w:r>
          </w:p>
        </w:tc>
        <w:tc>
          <w:tcPr>
            <w:tcW w:w="1701" w:type="dxa"/>
          </w:tcPr>
          <w:p w:rsidR="00C37280" w:rsidP="00CF44C5" w:rsidRDefault="00F241E8">
            <w:r>
              <w:t>Rj. o ovrsi Opć. sud Šibenik Ovr-856/13, bjanko zadužnica</w:t>
            </w:r>
          </w:p>
        </w:tc>
      </w:tr>
      <w:tr w:rsidR="004F7018" w:rsidTr="00233385">
        <w:tc>
          <w:tcPr>
            <w:tcW w:w="1188" w:type="dxa"/>
          </w:tcPr>
          <w:p w:rsidR="00C37280" w:rsidP="00CF44C5" w:rsidRDefault="00F241E8">
            <w:r>
              <w:t xml:space="preserve">    12. </w:t>
            </w:r>
          </w:p>
        </w:tc>
        <w:tc>
          <w:tcPr>
            <w:tcW w:w="1274" w:type="dxa"/>
          </w:tcPr>
          <w:p w:rsidR="00C37280" w:rsidP="00CF44C5" w:rsidRDefault="00485B9E">
            <w:r>
              <w:t>Zubak grupa d.o.o.</w:t>
            </w:r>
          </w:p>
        </w:tc>
        <w:tc>
          <w:tcPr>
            <w:tcW w:w="1276" w:type="dxa"/>
          </w:tcPr>
          <w:p w:rsidR="00C37280" w:rsidP="00CF44C5" w:rsidRDefault="00485B9E">
            <w:r>
              <w:t>39135989747</w:t>
            </w:r>
          </w:p>
        </w:tc>
        <w:tc>
          <w:tcPr>
            <w:tcW w:w="1704" w:type="dxa"/>
          </w:tcPr>
          <w:p w:rsidR="00C37280" w:rsidP="00CF44C5" w:rsidRDefault="00485B9E">
            <w:r>
              <w:t>Vel. Gorica , Zagrebačka 117</w:t>
            </w:r>
          </w:p>
        </w:tc>
        <w:tc>
          <w:tcPr>
            <w:tcW w:w="1699" w:type="dxa"/>
          </w:tcPr>
          <w:p w:rsidR="00C37280" w:rsidP="00CF44C5" w:rsidRDefault="00485B9E">
            <w:r>
              <w:t xml:space="preserve">       1.858,47</w:t>
            </w:r>
          </w:p>
        </w:tc>
        <w:tc>
          <w:tcPr>
            <w:tcW w:w="1134" w:type="dxa"/>
          </w:tcPr>
          <w:p w:rsidR="00C37280" w:rsidP="00CF44C5" w:rsidRDefault="00485B9E">
            <w:r>
              <w:t xml:space="preserve">Neplaćeni </w:t>
            </w:r>
          </w:p>
          <w:p w:rsidR="00485B9E" w:rsidP="00CF44C5" w:rsidRDefault="00485B9E">
            <w:r>
              <w:t>dug</w:t>
            </w:r>
          </w:p>
        </w:tc>
        <w:tc>
          <w:tcPr>
            <w:tcW w:w="1417" w:type="dxa"/>
          </w:tcPr>
          <w:p w:rsidR="00C37280" w:rsidP="00CF44C5" w:rsidRDefault="00485B9E">
            <w:r>
              <w:t xml:space="preserve">    1.858,47</w:t>
            </w:r>
          </w:p>
        </w:tc>
        <w:tc>
          <w:tcPr>
            <w:tcW w:w="2126" w:type="dxa"/>
          </w:tcPr>
          <w:p w:rsidR="00C37280" w:rsidP="00CF44C5" w:rsidRDefault="00485B9E">
            <w:r>
              <w:t>Izvadak iz poslovnih knjiga, ovršna isprava</w:t>
            </w:r>
          </w:p>
        </w:tc>
        <w:tc>
          <w:tcPr>
            <w:tcW w:w="1134" w:type="dxa"/>
          </w:tcPr>
          <w:p w:rsidR="00C37280" w:rsidP="00CF44C5" w:rsidRDefault="00485B9E">
            <w:r>
              <w:t xml:space="preserve">      - </w:t>
            </w:r>
          </w:p>
        </w:tc>
        <w:tc>
          <w:tcPr>
            <w:tcW w:w="1418" w:type="dxa"/>
          </w:tcPr>
          <w:p w:rsidR="00C37280" w:rsidP="00CF44C5" w:rsidRDefault="00485B9E">
            <w:r>
              <w:t xml:space="preserve">         -</w:t>
            </w:r>
          </w:p>
        </w:tc>
        <w:tc>
          <w:tcPr>
            <w:tcW w:w="1701" w:type="dxa"/>
          </w:tcPr>
          <w:p w:rsidR="00C37280" w:rsidP="00CF44C5" w:rsidRDefault="00485B9E">
            <w:r>
              <w:t>Rj. o ovrsi Ovrv-573/14, J. bilj. Radojka Galić, Zgb, Čikoševa</w:t>
            </w:r>
            <w:r w:rsidR="005C1749">
              <w:t xml:space="preserve"> 3</w:t>
            </w:r>
          </w:p>
        </w:tc>
      </w:tr>
      <w:tr w:rsidR="00233385" w:rsidTr="00233385">
        <w:tc>
          <w:tcPr>
            <w:tcW w:w="1188" w:type="dxa"/>
          </w:tcPr>
          <w:p w:rsidR="00233385" w:rsidP="00CF44C5" w:rsidRDefault="00B446D8">
            <w:r>
              <w:t xml:space="preserve">    13.</w:t>
            </w:r>
          </w:p>
        </w:tc>
        <w:tc>
          <w:tcPr>
            <w:tcW w:w="1274" w:type="dxa"/>
          </w:tcPr>
          <w:p w:rsidR="00233385" w:rsidP="00CF44C5" w:rsidRDefault="00F64C97">
            <w:r>
              <w:t>Zagrebački holding d.o.o.</w:t>
            </w:r>
          </w:p>
        </w:tc>
        <w:tc>
          <w:tcPr>
            <w:tcW w:w="1276" w:type="dxa"/>
          </w:tcPr>
          <w:p w:rsidR="00233385" w:rsidP="00CF44C5" w:rsidRDefault="00F64C97">
            <w:r>
              <w:t>85584865987</w:t>
            </w:r>
          </w:p>
        </w:tc>
        <w:tc>
          <w:tcPr>
            <w:tcW w:w="1704" w:type="dxa"/>
          </w:tcPr>
          <w:p w:rsidR="00233385" w:rsidP="00CF44C5" w:rsidRDefault="00F64C97">
            <w:r>
              <w:t>Ul. grada Vukovara 41</w:t>
            </w:r>
          </w:p>
        </w:tc>
        <w:tc>
          <w:tcPr>
            <w:tcW w:w="1699" w:type="dxa"/>
          </w:tcPr>
          <w:p w:rsidR="00233385" w:rsidP="00CF44C5" w:rsidRDefault="00F64C97">
            <w:r>
              <w:t xml:space="preserve">      2.844,77</w:t>
            </w:r>
          </w:p>
        </w:tc>
        <w:tc>
          <w:tcPr>
            <w:tcW w:w="1134" w:type="dxa"/>
          </w:tcPr>
          <w:p w:rsidR="00233385" w:rsidP="00CF44C5" w:rsidRDefault="00F64C97">
            <w:r>
              <w:t>Neplaćeni dug</w:t>
            </w:r>
          </w:p>
        </w:tc>
        <w:tc>
          <w:tcPr>
            <w:tcW w:w="1417" w:type="dxa"/>
          </w:tcPr>
          <w:p w:rsidR="00233385" w:rsidP="00CF44C5" w:rsidRDefault="00F64C97">
            <w:r>
              <w:t xml:space="preserve">   2.844,77</w:t>
            </w:r>
          </w:p>
        </w:tc>
        <w:tc>
          <w:tcPr>
            <w:tcW w:w="2126" w:type="dxa"/>
          </w:tcPr>
          <w:p w:rsidR="00233385" w:rsidP="00CF44C5" w:rsidRDefault="00F64C97">
            <w:r>
              <w:t>Obračun kamata, izvadak iz posl. knjiga</w:t>
            </w:r>
          </w:p>
        </w:tc>
        <w:tc>
          <w:tcPr>
            <w:tcW w:w="1134" w:type="dxa"/>
          </w:tcPr>
          <w:p w:rsidR="00233385" w:rsidP="00CF44C5" w:rsidRDefault="00F64C97">
            <w:r>
              <w:t xml:space="preserve">      -</w:t>
            </w:r>
          </w:p>
        </w:tc>
        <w:tc>
          <w:tcPr>
            <w:tcW w:w="1418" w:type="dxa"/>
          </w:tcPr>
          <w:p w:rsidR="00233385" w:rsidP="00CF44C5" w:rsidRDefault="00F64C97">
            <w:r>
              <w:t xml:space="preserve">       -</w:t>
            </w:r>
          </w:p>
        </w:tc>
        <w:tc>
          <w:tcPr>
            <w:tcW w:w="1701" w:type="dxa"/>
          </w:tcPr>
          <w:p w:rsidR="00233385" w:rsidP="00CF44C5" w:rsidRDefault="00BB197B">
            <w:r>
              <w:t xml:space="preserve">Rj. o ovrsi Ovrv-894/14, 2307/13 J. bilj. Vojislav Vuletin, Šibenik, V. </w:t>
            </w:r>
            <w:r>
              <w:lastRenderedPageBreak/>
              <w:t xml:space="preserve">Nazora 15, Rj. </w:t>
            </w:r>
            <w:r w:rsidR="00367EB7">
              <w:t xml:space="preserve">o </w:t>
            </w:r>
            <w:r>
              <w:t>ovrsi Ovrv-14364/16 J. bilj. Ilinka Lisonek, Trg hrv. velikana  4</w:t>
            </w:r>
          </w:p>
        </w:tc>
      </w:tr>
      <w:tr w:rsidR="00233385" w:rsidTr="00367EB7">
        <w:trPr>
          <w:trHeight w:val="348"/>
        </w:trPr>
        <w:tc>
          <w:tcPr>
            <w:tcW w:w="1188" w:type="dxa"/>
          </w:tcPr>
          <w:p w:rsidR="00233385" w:rsidP="00CF44C5" w:rsidRDefault="004500FC">
            <w:r>
              <w:lastRenderedPageBreak/>
              <w:t xml:space="preserve">     14.</w:t>
            </w:r>
          </w:p>
        </w:tc>
        <w:tc>
          <w:tcPr>
            <w:tcW w:w="1274" w:type="dxa"/>
          </w:tcPr>
          <w:p w:rsidR="00233385" w:rsidP="00CF44C5" w:rsidRDefault="004500FC">
            <w:r>
              <w:t>Croatia osiguranje d,d</w:t>
            </w:r>
          </w:p>
        </w:tc>
        <w:tc>
          <w:tcPr>
            <w:tcW w:w="1276" w:type="dxa"/>
          </w:tcPr>
          <w:p w:rsidR="00233385" w:rsidP="00CF44C5" w:rsidRDefault="004500FC">
            <w:r>
              <w:t>26187994862</w:t>
            </w:r>
          </w:p>
        </w:tc>
        <w:tc>
          <w:tcPr>
            <w:tcW w:w="1704" w:type="dxa"/>
          </w:tcPr>
          <w:p w:rsidR="00233385" w:rsidP="00CF44C5" w:rsidRDefault="004500FC">
            <w:r>
              <w:t>Zagreb, Vatroslava Jagića 33</w:t>
            </w:r>
          </w:p>
        </w:tc>
        <w:tc>
          <w:tcPr>
            <w:tcW w:w="1699" w:type="dxa"/>
          </w:tcPr>
          <w:p w:rsidR="00233385" w:rsidP="00CF44C5" w:rsidRDefault="004500FC">
            <w:r>
              <w:t xml:space="preserve">    187.944,70</w:t>
            </w:r>
          </w:p>
        </w:tc>
        <w:tc>
          <w:tcPr>
            <w:tcW w:w="1134" w:type="dxa"/>
          </w:tcPr>
          <w:p w:rsidR="00233385" w:rsidP="00CF44C5" w:rsidRDefault="004500FC">
            <w:r>
              <w:t>Neplaćeni dug</w:t>
            </w:r>
          </w:p>
        </w:tc>
        <w:tc>
          <w:tcPr>
            <w:tcW w:w="1417" w:type="dxa"/>
          </w:tcPr>
          <w:p w:rsidR="00233385" w:rsidP="00CF44C5" w:rsidRDefault="004500FC">
            <w:r>
              <w:t>187.944,70</w:t>
            </w:r>
          </w:p>
        </w:tc>
        <w:tc>
          <w:tcPr>
            <w:tcW w:w="2126" w:type="dxa"/>
          </w:tcPr>
          <w:p w:rsidR="00233385" w:rsidP="00CF44C5" w:rsidRDefault="000B7756">
            <w:r>
              <w:t>Izvodi iz posl. knjiga, obračun kamata, pravomoćna ovršna rješenja</w:t>
            </w:r>
          </w:p>
        </w:tc>
        <w:tc>
          <w:tcPr>
            <w:tcW w:w="1134" w:type="dxa"/>
          </w:tcPr>
          <w:p w:rsidR="00233385" w:rsidP="00CF44C5" w:rsidRDefault="000B7756">
            <w:r>
              <w:t xml:space="preserve">      -</w:t>
            </w:r>
          </w:p>
        </w:tc>
        <w:tc>
          <w:tcPr>
            <w:tcW w:w="1418" w:type="dxa"/>
          </w:tcPr>
          <w:p w:rsidR="00233385" w:rsidP="00CF44C5" w:rsidRDefault="000B7756">
            <w:r>
              <w:t xml:space="preserve">         -</w:t>
            </w:r>
          </w:p>
        </w:tc>
        <w:tc>
          <w:tcPr>
            <w:tcW w:w="1701" w:type="dxa"/>
          </w:tcPr>
          <w:p w:rsidR="00233385" w:rsidP="00CF44C5" w:rsidRDefault="000B7756">
            <w:r>
              <w:t xml:space="preserve">Rj. o ovrsi Ovrv-3488/07, Jav. bilj. Ljiljanka Malenica, Šibenik, Splitska ul. 2. Rj. o ovrsi Ovrv-585/13, J. bilj. Nevenka </w:t>
            </w:r>
            <w:r w:rsidR="0046153E">
              <w:t>Nakić, Šibenik, A. Starčevića 5.</w:t>
            </w:r>
          </w:p>
          <w:p w:rsidR="000B7756" w:rsidP="00CF44C5" w:rsidRDefault="000B7756">
            <w:r>
              <w:t>Rj. ovrsi Ovrv-</w:t>
            </w:r>
            <w:r w:rsidR="0046153E">
              <w:t>2916/15, J. bilj. Jasna Zorić, Zagreb,  Dugoselsaka 12.</w:t>
            </w:r>
          </w:p>
        </w:tc>
      </w:tr>
      <w:tr w:rsidR="00233385" w:rsidTr="00233385">
        <w:tc>
          <w:tcPr>
            <w:tcW w:w="1188" w:type="dxa"/>
          </w:tcPr>
          <w:p w:rsidR="00233385" w:rsidP="00CF44C5" w:rsidRDefault="000B7756">
            <w:r>
              <w:t xml:space="preserve">     15.</w:t>
            </w:r>
          </w:p>
        </w:tc>
        <w:tc>
          <w:tcPr>
            <w:tcW w:w="1274" w:type="dxa"/>
          </w:tcPr>
          <w:p w:rsidR="00233385" w:rsidP="00CF44C5" w:rsidRDefault="0046153E">
            <w:r>
              <w:t>Mercedes –Benz leasing Hrv. d.o.o.</w:t>
            </w:r>
          </w:p>
        </w:tc>
        <w:tc>
          <w:tcPr>
            <w:tcW w:w="1276" w:type="dxa"/>
          </w:tcPr>
          <w:p w:rsidR="00233385" w:rsidP="00CF44C5" w:rsidRDefault="0046153E">
            <w:r>
              <w:t>17080997510</w:t>
            </w:r>
          </w:p>
        </w:tc>
        <w:tc>
          <w:tcPr>
            <w:tcW w:w="1704" w:type="dxa"/>
          </w:tcPr>
          <w:p w:rsidR="00233385" w:rsidP="00CF44C5" w:rsidRDefault="0046153E">
            <w:r>
              <w:t>Zagreb, Kovinska 5</w:t>
            </w:r>
          </w:p>
        </w:tc>
        <w:tc>
          <w:tcPr>
            <w:tcW w:w="1699" w:type="dxa"/>
          </w:tcPr>
          <w:p w:rsidR="00233385" w:rsidP="00CF44C5" w:rsidRDefault="0046153E">
            <w:r>
              <w:t xml:space="preserve">    316.897,18</w:t>
            </w:r>
          </w:p>
        </w:tc>
        <w:tc>
          <w:tcPr>
            <w:tcW w:w="1134" w:type="dxa"/>
          </w:tcPr>
          <w:p w:rsidR="00233385" w:rsidP="00CF44C5" w:rsidRDefault="008027C9">
            <w:r>
              <w:t>Neplaćeni dug</w:t>
            </w:r>
          </w:p>
        </w:tc>
        <w:tc>
          <w:tcPr>
            <w:tcW w:w="1417" w:type="dxa"/>
          </w:tcPr>
          <w:p w:rsidR="00233385" w:rsidP="00CF44C5" w:rsidRDefault="008027C9">
            <w:r>
              <w:t>316-944,70</w:t>
            </w:r>
          </w:p>
        </w:tc>
        <w:tc>
          <w:tcPr>
            <w:tcW w:w="2126" w:type="dxa"/>
          </w:tcPr>
          <w:p w:rsidR="00233385" w:rsidP="00CF44C5" w:rsidRDefault="00296208">
            <w:r>
              <w:t xml:space="preserve"> Ugovor o financijskom leasingu</w:t>
            </w:r>
            <w:r w:rsidR="00BB197B">
              <w:t xml:space="preserve"> </w:t>
            </w:r>
            <w:r w:rsidR="00DE387D">
              <w:t xml:space="preserve"> </w:t>
            </w:r>
            <w:r>
              <w:t>br. 27945/11, plan otplate</w:t>
            </w:r>
            <w:r w:rsidR="00DE387D">
              <w:t xml:space="preserve"> </w:t>
            </w:r>
          </w:p>
        </w:tc>
        <w:tc>
          <w:tcPr>
            <w:tcW w:w="1134" w:type="dxa"/>
          </w:tcPr>
          <w:p w:rsidR="00233385" w:rsidP="00CF44C5" w:rsidRDefault="00296208">
            <w:r>
              <w:t xml:space="preserve">    -</w:t>
            </w:r>
          </w:p>
        </w:tc>
        <w:tc>
          <w:tcPr>
            <w:tcW w:w="1418" w:type="dxa"/>
          </w:tcPr>
          <w:p w:rsidR="00233385" w:rsidP="00CF44C5" w:rsidRDefault="00296208">
            <w:r>
              <w:t xml:space="preserve">      -</w:t>
            </w:r>
          </w:p>
        </w:tc>
        <w:tc>
          <w:tcPr>
            <w:tcW w:w="1701" w:type="dxa"/>
          </w:tcPr>
          <w:p w:rsidR="00233385" w:rsidP="00CF44C5" w:rsidRDefault="002C4F65">
            <w:r>
              <w:t>Bjanko zadužnice</w:t>
            </w:r>
            <w:r w:rsidR="00296208">
              <w:t xml:space="preserve"> Ov-</w:t>
            </w:r>
            <w:r>
              <w:t>3970/12 i Ov-7478/12, J.</w:t>
            </w:r>
            <w:r w:rsidR="00296208">
              <w:t xml:space="preserve"> bilj.</w:t>
            </w:r>
            <w:r>
              <w:t xml:space="preserve"> Igor Lučev, Šibenik, S Radića 79a</w:t>
            </w:r>
            <w:r w:rsidR="00296208">
              <w:t xml:space="preserve"> </w:t>
            </w:r>
          </w:p>
        </w:tc>
      </w:tr>
      <w:tr w:rsidR="00233385" w:rsidTr="00233385">
        <w:tc>
          <w:tcPr>
            <w:tcW w:w="1188" w:type="dxa"/>
          </w:tcPr>
          <w:p w:rsidR="00233385" w:rsidP="00CF44C5" w:rsidRDefault="00233385"/>
        </w:tc>
        <w:tc>
          <w:tcPr>
            <w:tcW w:w="1274" w:type="dxa"/>
          </w:tcPr>
          <w:p w:rsidR="00233385" w:rsidP="00CF44C5" w:rsidRDefault="00233385"/>
        </w:tc>
        <w:tc>
          <w:tcPr>
            <w:tcW w:w="1276" w:type="dxa"/>
          </w:tcPr>
          <w:p w:rsidR="00233385" w:rsidP="00CF44C5" w:rsidRDefault="00233385"/>
        </w:tc>
        <w:tc>
          <w:tcPr>
            <w:tcW w:w="1704" w:type="dxa"/>
          </w:tcPr>
          <w:p w:rsidR="00233385" w:rsidP="00CF44C5" w:rsidRDefault="002C4F65">
            <w:r>
              <w:t>Ukupno:</w:t>
            </w:r>
          </w:p>
        </w:tc>
        <w:tc>
          <w:tcPr>
            <w:tcW w:w="1699" w:type="dxa"/>
          </w:tcPr>
          <w:p w:rsidR="00233385" w:rsidP="00CF44C5" w:rsidRDefault="005B77AE">
            <w:r>
              <w:t xml:space="preserve">  4.912.139,08</w:t>
            </w:r>
          </w:p>
        </w:tc>
        <w:tc>
          <w:tcPr>
            <w:tcW w:w="1134" w:type="dxa"/>
          </w:tcPr>
          <w:p w:rsidR="00233385" w:rsidP="00CF44C5" w:rsidRDefault="00233385"/>
        </w:tc>
        <w:tc>
          <w:tcPr>
            <w:tcW w:w="1417" w:type="dxa"/>
          </w:tcPr>
          <w:p w:rsidR="00233385" w:rsidP="00CF44C5" w:rsidRDefault="005B77AE">
            <w:r>
              <w:t>4.909.302,72</w:t>
            </w:r>
          </w:p>
        </w:tc>
        <w:tc>
          <w:tcPr>
            <w:tcW w:w="2126" w:type="dxa"/>
          </w:tcPr>
          <w:p w:rsidR="00233385" w:rsidP="00CF44C5" w:rsidRDefault="00233385"/>
        </w:tc>
        <w:tc>
          <w:tcPr>
            <w:tcW w:w="1134" w:type="dxa"/>
          </w:tcPr>
          <w:p w:rsidR="00233385" w:rsidP="00CF44C5" w:rsidRDefault="000A6603">
            <w:r>
              <w:t xml:space="preserve">  2.836,36</w:t>
            </w:r>
          </w:p>
        </w:tc>
        <w:tc>
          <w:tcPr>
            <w:tcW w:w="1418" w:type="dxa"/>
          </w:tcPr>
          <w:p w:rsidR="00233385" w:rsidP="00CF44C5" w:rsidRDefault="00233385"/>
        </w:tc>
        <w:tc>
          <w:tcPr>
            <w:tcW w:w="1701" w:type="dxa"/>
          </w:tcPr>
          <w:p w:rsidR="00233385" w:rsidP="00CF44C5" w:rsidRDefault="00233385"/>
        </w:tc>
      </w:tr>
    </w:tbl>
    <w:p w:rsidR="00CF44C5" w:rsidP="00CF44C5" w:rsidRDefault="00CF44C5">
      <w:r>
        <w:tab/>
        <w:t xml:space="preserve">                                                                                                                                                                                </w:t>
      </w:r>
      <w:r w:rsidR="00233385">
        <w:t xml:space="preserve">            </w:t>
      </w:r>
    </w:p>
    <w:p w:rsidRPr="00BC35D0" w:rsidR="00BC35D0" w:rsidP="00D97B25" w:rsidRDefault="00CF44C5">
      <w:r>
        <w:t xml:space="preserve">     Zagreb,   </w:t>
      </w:r>
      <w:r w:rsidR="00D55CC9">
        <w:t>9.9.</w:t>
      </w:r>
      <w:r>
        <w:t xml:space="preserve">2019.          </w:t>
      </w:r>
      <w:r w:rsidR="00972C66">
        <w:t xml:space="preserve">                                                                                                                              </w:t>
      </w:r>
      <w:r w:rsidR="00DE387D">
        <w:t>St. upravitelj:</w:t>
      </w:r>
      <w:r w:rsidR="00D55CC9">
        <w:t xml:space="preserve"> </w:t>
      </w:r>
      <w:r w:rsidR="00BA1477">
        <w:t xml:space="preserve"> </w:t>
      </w:r>
      <w:r>
        <w:t>Petar Popović, dipl. iur.</w:t>
      </w:r>
      <w:r>
        <w:tab/>
      </w:r>
      <w:r>
        <w:tab/>
      </w:r>
      <w:r w:rsidR="00BC35D0">
        <w:t xml:space="preserve"> </w:t>
      </w:r>
    </w:p>
    <w:sectPr w:rsidRPr="00BC35D0" w:rsidR="00BC35D0" w:rsidSect="00CF44C5">
      <w:footerReference w:type="default" r:id="rId9"/>
      <w:pgSz w:w="16838" w:h="11906" w:orient="landscape"/>
      <w:pgMar w:top="1417" w:right="1417" w:bottom="1417" w:left="1417" w:header="283" w:footer="113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80CB2" w:rsidP="00CF44C5" w:rsidRDefault="00880CB2">
      <w:pPr>
        <w:spacing w:after="0" w:line="240" w:lineRule="auto"/>
      </w:pPr>
      <w:r>
        <w:separator/>
      </w:r>
    </w:p>
  </w:endnote>
  <w:endnote w:type="continuationSeparator" w:id="0">
    <w:p w:rsidR="00880CB2" w:rsidP="00CF44C5" w:rsidRDefault="00880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44C5" w:rsidP="00CF44C5" w:rsidRDefault="00CF44C5">
    <w:pPr>
      <w:pStyle w:val="Podnoje"/>
      <w:tabs>
        <w:tab w:val="clear" w:pos="4536"/>
        <w:tab w:val="clear" w:pos="9072"/>
        <w:tab w:val="left" w:pos="11220"/>
      </w:tabs>
    </w:pPr>
    <w:r>
      <w:tab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80CB2" w:rsidP="00CF44C5" w:rsidRDefault="00880CB2">
      <w:pPr>
        <w:spacing w:after="0" w:line="240" w:lineRule="auto"/>
      </w:pPr>
      <w:r>
        <w:separator/>
      </w:r>
    </w:p>
  </w:footnote>
  <w:footnote w:type="continuationSeparator" w:id="0">
    <w:p w:rsidR="00880CB2" w:rsidP="00CF44C5" w:rsidRDefault="00880C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D6D98"/>
    <w:multiLevelType w:val="hybridMultilevel"/>
    <w:tmpl w:val="7040C2EC"/>
    <w:lvl w:ilvl="0" w:tplc="38441A04">
      <w:start w:val="84"/>
      <w:numFmt w:val="bullet"/>
      <w:lvlText w:val="﷐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E7D4958"/>
    <w:multiLevelType w:val="hybridMultilevel"/>
    <w:tmpl w:val="E5A47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0A4417"/>
    <w:multiLevelType w:val="hybridMultilevel"/>
    <w:tmpl w:val="A6CA2FF4"/>
    <w:lvl w:ilvl="0" w:tplc="C336764C">
      <w:start w:val="1"/>
      <w:numFmt w:val="decimal"/>
      <w:lvlText w:val="%1."/>
      <w:lvlJc w:val="left"/>
      <w:pPr>
        <w:ind w:left="415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875" w:hanging="360"/>
      </w:pPr>
    </w:lvl>
    <w:lvl w:ilvl="2" w:tplc="041A001B" w:tentative="true">
      <w:start w:val="1"/>
      <w:numFmt w:val="lowerRoman"/>
      <w:lvlText w:val="%3."/>
      <w:lvlJc w:val="right"/>
      <w:pPr>
        <w:ind w:left="5595" w:hanging="180"/>
      </w:pPr>
    </w:lvl>
    <w:lvl w:ilvl="3" w:tplc="041A000F" w:tentative="true">
      <w:start w:val="1"/>
      <w:numFmt w:val="decimal"/>
      <w:lvlText w:val="%4."/>
      <w:lvlJc w:val="left"/>
      <w:pPr>
        <w:ind w:left="6315" w:hanging="360"/>
      </w:pPr>
    </w:lvl>
    <w:lvl w:ilvl="4" w:tplc="041A0019" w:tentative="true">
      <w:start w:val="1"/>
      <w:numFmt w:val="lowerLetter"/>
      <w:lvlText w:val="%5."/>
      <w:lvlJc w:val="left"/>
      <w:pPr>
        <w:ind w:left="7035" w:hanging="360"/>
      </w:pPr>
    </w:lvl>
    <w:lvl w:ilvl="5" w:tplc="041A001B" w:tentative="true">
      <w:start w:val="1"/>
      <w:numFmt w:val="lowerRoman"/>
      <w:lvlText w:val="%6."/>
      <w:lvlJc w:val="right"/>
      <w:pPr>
        <w:ind w:left="7755" w:hanging="180"/>
      </w:pPr>
    </w:lvl>
    <w:lvl w:ilvl="6" w:tplc="041A000F" w:tentative="true">
      <w:start w:val="1"/>
      <w:numFmt w:val="decimal"/>
      <w:lvlText w:val="%7."/>
      <w:lvlJc w:val="left"/>
      <w:pPr>
        <w:ind w:left="8475" w:hanging="360"/>
      </w:pPr>
    </w:lvl>
    <w:lvl w:ilvl="7" w:tplc="041A0019" w:tentative="true">
      <w:start w:val="1"/>
      <w:numFmt w:val="lowerLetter"/>
      <w:lvlText w:val="%8."/>
      <w:lvlJc w:val="left"/>
      <w:pPr>
        <w:ind w:left="9195" w:hanging="360"/>
      </w:pPr>
    </w:lvl>
    <w:lvl w:ilvl="8" w:tplc="041A001B" w:tentative="true">
      <w:start w:val="1"/>
      <w:numFmt w:val="lowerRoman"/>
      <w:lvlText w:val="%9."/>
      <w:lvlJc w:val="right"/>
      <w:pPr>
        <w:ind w:left="991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432"/>
    <w:rsid w:val="00031B56"/>
    <w:rsid w:val="000A6603"/>
    <w:rsid w:val="000B7756"/>
    <w:rsid w:val="00163FAA"/>
    <w:rsid w:val="001954C0"/>
    <w:rsid w:val="001F2EF0"/>
    <w:rsid w:val="00205E99"/>
    <w:rsid w:val="00233385"/>
    <w:rsid w:val="00250550"/>
    <w:rsid w:val="00296208"/>
    <w:rsid w:val="002C4F65"/>
    <w:rsid w:val="002D54D8"/>
    <w:rsid w:val="002F0012"/>
    <w:rsid w:val="00353AAB"/>
    <w:rsid w:val="00367EB7"/>
    <w:rsid w:val="003F0713"/>
    <w:rsid w:val="003F1590"/>
    <w:rsid w:val="00440798"/>
    <w:rsid w:val="00441602"/>
    <w:rsid w:val="004500FC"/>
    <w:rsid w:val="00453E36"/>
    <w:rsid w:val="0046153E"/>
    <w:rsid w:val="00485B9E"/>
    <w:rsid w:val="004E3DD1"/>
    <w:rsid w:val="004F7018"/>
    <w:rsid w:val="005745DC"/>
    <w:rsid w:val="005A4CA8"/>
    <w:rsid w:val="005B77AE"/>
    <w:rsid w:val="005C1749"/>
    <w:rsid w:val="005D6D4E"/>
    <w:rsid w:val="006C44C0"/>
    <w:rsid w:val="008027C9"/>
    <w:rsid w:val="008048D7"/>
    <w:rsid w:val="00825432"/>
    <w:rsid w:val="00880CB2"/>
    <w:rsid w:val="008E1BD9"/>
    <w:rsid w:val="00972C66"/>
    <w:rsid w:val="009A29DF"/>
    <w:rsid w:val="009A6009"/>
    <w:rsid w:val="00A15876"/>
    <w:rsid w:val="00A240B4"/>
    <w:rsid w:val="00AB0419"/>
    <w:rsid w:val="00B05FE1"/>
    <w:rsid w:val="00B343DE"/>
    <w:rsid w:val="00B41B22"/>
    <w:rsid w:val="00B446D8"/>
    <w:rsid w:val="00BA1477"/>
    <w:rsid w:val="00BB197B"/>
    <w:rsid w:val="00BC35D0"/>
    <w:rsid w:val="00BD3F80"/>
    <w:rsid w:val="00BF3855"/>
    <w:rsid w:val="00C37280"/>
    <w:rsid w:val="00C945AD"/>
    <w:rsid w:val="00CF44C5"/>
    <w:rsid w:val="00D43CC4"/>
    <w:rsid w:val="00D55CC9"/>
    <w:rsid w:val="00D97B25"/>
    <w:rsid w:val="00DE387D"/>
    <w:rsid w:val="00DF302E"/>
    <w:rsid w:val="00E22C76"/>
    <w:rsid w:val="00E941DC"/>
    <w:rsid w:val="00F241E8"/>
    <w:rsid w:val="00F64C97"/>
    <w:rsid w:val="00F75960"/>
    <w:rsid w:val="00F80993"/>
    <w:rsid w:val="00FE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82543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A1587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F44C5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F44C5"/>
  </w:style>
  <w:style w:type="paragraph" w:styleId="Podnoje">
    <w:name w:val="footer"/>
    <w:basedOn w:val="Normal"/>
    <w:link w:val="PodnojeChar"/>
    <w:uiPriority w:val="99"/>
    <w:unhideWhenUsed/>
    <w:rsid w:val="00CF44C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F44C5"/>
  </w:style>
  <w:style w:type="paragraph" w:styleId="Tekstbalonia">
    <w:name w:val="Balloon Text"/>
    <w:basedOn w:val="Normal"/>
    <w:link w:val="TekstbaloniaChar"/>
    <w:uiPriority w:val="99"/>
    <w:semiHidden/>
    <w:unhideWhenUsed/>
    <w:rsid w:val="000A6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A660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D97B2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97B25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97B25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97B25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97B25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82543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A158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F44C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F44C5"/>
  </w:style>
  <w:style w:styleId="Podnoje" w:type="paragraph">
    <w:name w:val="footer"/>
    <w:basedOn w:val="Normal"/>
    <w:link w:val="PodnojeChar"/>
    <w:uiPriority w:val="99"/>
    <w:unhideWhenUsed/>
    <w:rsid w:val="00CF44C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F44C5"/>
  </w:style>
  <w:style w:styleId="Tekstbalonia" w:type="paragraph">
    <w:name w:val="Balloon Text"/>
    <w:basedOn w:val="Normal"/>
    <w:link w:val="TekstbaloniaChar"/>
    <w:uiPriority w:val="99"/>
    <w:semiHidden/>
    <w:unhideWhenUsed/>
    <w:rsid w:val="000A660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66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7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B2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B2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B2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B2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646</properties:Words>
  <properties:Characters>3761</properties:Characters>
  <properties:Lines>425</properties:Lines>
  <properties:Paragraphs>195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5906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2019-11-04T12:07:00Z</dcterms:created>
  <dc:creator>Popovic</dc:creator>
  <cp:lastModifiedBy>Monika Grbac</cp:lastModifiedBy>
  <cp:lastPrinted>2019-09-06T22:06:00Z</cp:lastPrinted>
  <dcterms:modified xmlns:xsi="http://www.w3.org/2001/XMLSchema-instance" xsi:type="dcterms:W3CDTF">2019-11-04T12:12:00Z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St-3147/2018-44-2 (tablica II višeg isplatnog reda.docx)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